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Putney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Putney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Putney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Putney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Putney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Putney are estimated to have a score of 1-2 on the PGSI (low-risk gambling), whilst </w:t>
      </w:r>
      <w:r w:rsidRPr="00773DF7">
        <w:rPr>
          <w:rFonts w:ascii="Libre Franklin Light" w:hAnsi="Libre Franklin Light" w:cs="Calibri Light"/>
          <w:b/>
          <w:bCs/>
          <w:color w:val="C45911" w:themeColor="accent2" w:themeShade="BF"/>
        </w:rPr>
        <w:t xml:space="preserve">5.2%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9.3%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82.5% </w:t>
      </w:r>
      <w:r w:rsidRPr="004747BF">
        <w:rPr>
          <w:rFonts w:ascii="Libre Franklin Light" w:eastAsia="Times New Roman" w:hAnsi="Libre Franklin Light" w:cs="Calibri Light"/>
        </w:rPr>
        <w:t xml:space="preserve">of those respondents classified as PGSI 8+ in Putney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Putney is estimated to be </w:t>
      </w:r>
      <w:r w:rsidRPr="00773DF7">
        <w:rPr>
          <w:rFonts w:ascii="Libre Franklin Light" w:eastAsia="Times New Roman" w:hAnsi="Libre Franklin Light" w:cs="Calibri Light"/>
          <w:b/>
          <w:bCs/>
          <w:color w:val="C45911" w:themeColor="accent2" w:themeShade="BF"/>
        </w:rPr>
        <w:t xml:space="preserve">£6,383,291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Putney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24.7%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Putney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Putney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Putney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9.3%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utn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Putney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utn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Putney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Putney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82.5%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utn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Putney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Putney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Putney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79.4%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Putney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Putney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Putney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£6,383,291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Putney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£103,973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£2,150,227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£154,035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£43,322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£79,424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£3,852,310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£6,383,291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Putney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Putney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31.5%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Putney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Putney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Putney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Putney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Putney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31.5%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Putney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Putney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Putney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Putney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63.9%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Putney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DB58CF7-73B6-4BCA-BAEC-887F7F07EF5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